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219B" w14:textId="77777777" w:rsidR="00EC7BE0" w:rsidRDefault="00EC7BE0" w:rsidP="00EC7B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HORNE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71B6F6D8" w14:textId="77777777" w:rsidR="00EC7BE0" w:rsidRDefault="00EC7BE0" w:rsidP="00EC7B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Queen’s Butler.</w:t>
      </w:r>
    </w:p>
    <w:p w14:paraId="1328BDDF" w14:textId="77777777" w:rsidR="00EC7BE0" w:rsidRDefault="00EC7BE0" w:rsidP="00EC7B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08E22A" w14:textId="77777777" w:rsidR="00EC7BE0" w:rsidRDefault="00EC7BE0" w:rsidP="00EC7B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D92A0A" w14:textId="77777777" w:rsidR="00EC7BE0" w:rsidRDefault="00EC7BE0" w:rsidP="00EC7B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him,</w:t>
      </w:r>
    </w:p>
    <w:p w14:paraId="3E2EB818" w14:textId="77777777" w:rsidR="00EC7BE0" w:rsidRDefault="00EC7BE0" w:rsidP="00EC7B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Anthony de la Mare of Genoa,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Fourneux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draper(q.v.), </w:t>
      </w:r>
    </w:p>
    <w:p w14:paraId="2159514E" w14:textId="77777777" w:rsidR="00EC7BE0" w:rsidRDefault="00EC7BE0" w:rsidP="00EC7B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Crestede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Suffolk(q.v.) and John More, Parson of Beighton(q.v.).</w:t>
      </w:r>
    </w:p>
    <w:p w14:paraId="7A90D5FA" w14:textId="77777777" w:rsidR="00EC7BE0" w:rsidRDefault="00EC7BE0" w:rsidP="00EC7B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E6E6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https://waalt.uh.edu/index.php/CP40/570:_K-Z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16DE450" w14:textId="77777777" w:rsidR="00EC7BE0" w:rsidRDefault="00EC7BE0" w:rsidP="00EC7B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DC9AB8" w14:textId="77777777" w:rsidR="00EC7BE0" w:rsidRDefault="00EC7BE0" w:rsidP="00EC7B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284D87" w14:textId="77777777" w:rsidR="00EC7BE0" w:rsidRDefault="00EC7BE0" w:rsidP="00EC7B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2022</w:t>
      </w:r>
    </w:p>
    <w:p w14:paraId="1D83105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381C1" w14:textId="77777777" w:rsidR="00EC7BE0" w:rsidRDefault="00EC7BE0" w:rsidP="009139A6">
      <w:r>
        <w:separator/>
      </w:r>
    </w:p>
  </w:endnote>
  <w:endnote w:type="continuationSeparator" w:id="0">
    <w:p w14:paraId="2B2BD178" w14:textId="77777777" w:rsidR="00EC7BE0" w:rsidRDefault="00EC7B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38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A7E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F0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7BCD7" w14:textId="77777777" w:rsidR="00EC7BE0" w:rsidRDefault="00EC7BE0" w:rsidP="009139A6">
      <w:r>
        <w:separator/>
      </w:r>
    </w:p>
  </w:footnote>
  <w:footnote w:type="continuationSeparator" w:id="0">
    <w:p w14:paraId="106DB41D" w14:textId="77777777" w:rsidR="00EC7BE0" w:rsidRDefault="00EC7B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F47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996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3EF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BE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C7BE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E02A6"/>
  <w15:chartTrackingRefBased/>
  <w15:docId w15:val="{CE2A3DA2-D6B3-4957-9E82-1E6C298B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C7B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70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2022-05-06T13:19:00Z</dcterms:created>
  <dcterms:modified xsi:type="dcterms:W3CDTF">2022-05-06T13:19:00Z</dcterms:modified>
</cp:coreProperties>
</file>